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B78CD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BAYLYE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56644FC" w14:textId="4AD33D76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Holy Trinity Priory, York.</w:t>
      </w:r>
    </w:p>
    <w:p w14:paraId="4F7162B2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E416C3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4A175A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Austin Friars at</w:t>
      </w:r>
    </w:p>
    <w:p w14:paraId="1D6E8960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3498EBC3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6999610B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2CCE98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E70C4" w14:textId="77777777" w:rsidR="00A10688" w:rsidRDefault="00A10688" w:rsidP="00A1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2021</w:t>
      </w:r>
    </w:p>
    <w:p w14:paraId="70E16219" w14:textId="4538D6FC" w:rsidR="00BA00AB" w:rsidRPr="00A1068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106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3C5D7" w14:textId="77777777" w:rsidR="00A10688" w:rsidRDefault="00A10688" w:rsidP="009139A6">
      <w:r>
        <w:separator/>
      </w:r>
    </w:p>
  </w:endnote>
  <w:endnote w:type="continuationSeparator" w:id="0">
    <w:p w14:paraId="24654AA2" w14:textId="77777777" w:rsidR="00A10688" w:rsidRDefault="00A106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D6F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EF4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85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D5517" w14:textId="77777777" w:rsidR="00A10688" w:rsidRDefault="00A10688" w:rsidP="009139A6">
      <w:r>
        <w:separator/>
      </w:r>
    </w:p>
  </w:footnote>
  <w:footnote w:type="continuationSeparator" w:id="0">
    <w:p w14:paraId="073D4230" w14:textId="77777777" w:rsidR="00A10688" w:rsidRDefault="00A106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3EB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88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87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88"/>
    <w:rsid w:val="000666E0"/>
    <w:rsid w:val="002510B7"/>
    <w:rsid w:val="005C130B"/>
    <w:rsid w:val="00826F5C"/>
    <w:rsid w:val="009139A6"/>
    <w:rsid w:val="009448BB"/>
    <w:rsid w:val="00A1068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B15D0"/>
  <w15:chartTrackingRefBased/>
  <w15:docId w15:val="{717807CB-01A3-452E-BA1C-6BDD95E4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2021-05-17T19:27:00Z</dcterms:created>
  <dcterms:modified xsi:type="dcterms:W3CDTF">2021-05-17T19:28:00Z</dcterms:modified>
</cp:coreProperties>
</file>